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10" w:rsidRPr="00280F4F" w:rsidRDefault="00FA4266" w:rsidP="00280F4F">
      <w:pPr>
        <w:pStyle w:val="Heading1"/>
        <w:jc w:val="center"/>
        <w:rPr>
          <w:rFonts w:ascii="Khmer UI" w:hAnsi="Khmer UI" w:cs="Khmer UI"/>
          <w:b w:val="0"/>
          <w:color w:val="548DD4"/>
          <w:sz w:val="52"/>
          <w:szCs w:val="52"/>
          <w:lang w:val="en-GB"/>
        </w:rPr>
      </w:pPr>
      <w:bookmarkStart w:id="0" w:name="_Toc392097520"/>
      <w:bookmarkStart w:id="1" w:name="_GoBack"/>
      <w:bookmarkEnd w:id="1"/>
      <w:r w:rsidRPr="00280F4F">
        <w:rPr>
          <w:rFonts w:ascii="Khmer UI" w:hAnsi="Khmer UI" w:cs="Khmer UI"/>
          <w:b w:val="0"/>
          <w:color w:val="548DD4"/>
          <w:sz w:val="52"/>
          <w:szCs w:val="52"/>
          <w:lang w:val="en-GB"/>
        </w:rPr>
        <w:t>Danish Salary</w:t>
      </w:r>
    </w:p>
    <w:p w:rsidR="009F2410" w:rsidRPr="00244821" w:rsidRDefault="009F2410" w:rsidP="009F2410">
      <w:pPr>
        <w:pStyle w:val="Heading1"/>
        <w:rPr>
          <w:rFonts w:ascii="Verdana" w:hAnsi="Verdana"/>
          <w:sz w:val="16"/>
          <w:szCs w:val="16"/>
          <w:lang w:val="en-GB"/>
        </w:rPr>
      </w:pPr>
    </w:p>
    <w:bookmarkEnd w:id="0"/>
    <w:p w:rsidR="003F56F2" w:rsidRDefault="003F56F2" w:rsidP="00425A5E">
      <w:pPr>
        <w:pStyle w:val="Heading1"/>
        <w:spacing w:before="0"/>
        <w:rPr>
          <w:rFonts w:ascii="Verdana" w:hAnsi="Verdana"/>
          <w:szCs w:val="28"/>
          <w:lang w:val="en-GB"/>
        </w:rPr>
      </w:pPr>
    </w:p>
    <w:p w:rsidR="003F56F2" w:rsidRPr="00E542E7" w:rsidRDefault="003F56F2" w:rsidP="003F56F2">
      <w:pPr>
        <w:pStyle w:val="Heading1"/>
        <w:rPr>
          <w:rFonts w:ascii="Verdana" w:hAnsi="Verdana"/>
          <w:lang w:val="en-GB"/>
        </w:rPr>
      </w:pPr>
      <w:r w:rsidRPr="00E542E7">
        <w:rPr>
          <w:rFonts w:ascii="Verdana" w:hAnsi="Verdana"/>
          <w:lang w:val="en-GB"/>
        </w:rPr>
        <w:t>Change log</w:t>
      </w:r>
    </w:p>
    <w:p w:rsidR="003F56F2" w:rsidRPr="00E542E7" w:rsidRDefault="003F56F2" w:rsidP="003F56F2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2813"/>
        <w:gridCol w:w="6238"/>
      </w:tblGrid>
      <w:tr w:rsidR="003F56F2" w:rsidRPr="00E542E7" w:rsidTr="00F11C44">
        <w:tc>
          <w:tcPr>
            <w:tcW w:w="4525" w:type="dxa"/>
            <w:shd w:val="clear" w:color="auto" w:fill="B6DDE8"/>
          </w:tcPr>
          <w:p w:rsidR="003F56F2" w:rsidRPr="00B74FB2" w:rsidRDefault="003F56F2" w:rsidP="00D233B1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2813" w:type="dxa"/>
            <w:shd w:val="clear" w:color="auto" w:fill="B6DDE8"/>
          </w:tcPr>
          <w:p w:rsidR="003F56F2" w:rsidRPr="00B74FB2" w:rsidRDefault="003F56F2" w:rsidP="00D233B1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6238" w:type="dxa"/>
            <w:shd w:val="clear" w:color="auto" w:fill="B6DDE8"/>
          </w:tcPr>
          <w:p w:rsidR="003F56F2" w:rsidRPr="00B74FB2" w:rsidRDefault="003F56F2" w:rsidP="00D233B1">
            <w:pPr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Change</w:t>
            </w:r>
          </w:p>
        </w:tc>
      </w:tr>
      <w:tr w:rsidR="003F56F2" w:rsidRPr="00E542E7" w:rsidTr="00F11C44">
        <w:tc>
          <w:tcPr>
            <w:tcW w:w="4525" w:type="dxa"/>
          </w:tcPr>
          <w:p w:rsidR="003F56F2" w:rsidRPr="00B74FB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 w:rsidRPr="00B74FB2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2813" w:type="dxa"/>
          </w:tcPr>
          <w:p w:rsidR="003F56F2" w:rsidRPr="00B74FB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15</w:t>
            </w:r>
            <w:r w:rsidRPr="00B74FB2">
              <w:rPr>
                <w:rFonts w:ascii="Verdana" w:hAnsi="Verdana"/>
                <w:lang w:val="en-GB"/>
              </w:rPr>
              <w:t>.07.2014</w:t>
            </w:r>
          </w:p>
        </w:tc>
        <w:tc>
          <w:tcPr>
            <w:tcW w:w="6238" w:type="dxa"/>
          </w:tcPr>
          <w:p w:rsidR="003F56F2" w:rsidRPr="00B74FB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New design</w:t>
            </w:r>
          </w:p>
        </w:tc>
      </w:tr>
      <w:tr w:rsidR="003F56F2" w:rsidRPr="00574806" w:rsidTr="00F11C44">
        <w:tc>
          <w:tcPr>
            <w:tcW w:w="4525" w:type="dxa"/>
          </w:tcPr>
          <w:p w:rsidR="003F56F2" w:rsidRPr="00B74FB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2813" w:type="dxa"/>
          </w:tcPr>
          <w:p w:rsidR="003F56F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6238" w:type="dxa"/>
          </w:tcPr>
          <w:p w:rsidR="003F56F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Remarks in English</w:t>
            </w:r>
          </w:p>
          <w:p w:rsidR="003F56F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CGI rules added in Remarks</w:t>
            </w:r>
          </w:p>
          <w:p w:rsidR="003F56F2" w:rsidRDefault="003F56F2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Danish Clearing rules for addresses.</w:t>
            </w:r>
          </w:p>
          <w:p w:rsidR="00076D21" w:rsidRDefault="00076D21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“OR” Tags changed to “Required”</w:t>
            </w:r>
          </w:p>
        </w:tc>
      </w:tr>
      <w:tr w:rsidR="00F72F93" w:rsidRPr="00574806" w:rsidTr="00F11C44">
        <w:tc>
          <w:tcPr>
            <w:tcW w:w="4525" w:type="dxa"/>
          </w:tcPr>
          <w:p w:rsidR="00F72F93" w:rsidRDefault="00F72F93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2813" w:type="dxa"/>
          </w:tcPr>
          <w:p w:rsidR="00F72F93" w:rsidRDefault="00F72F93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22.03.2015</w:t>
            </w:r>
          </w:p>
        </w:tc>
        <w:tc>
          <w:tcPr>
            <w:tcW w:w="6238" w:type="dxa"/>
          </w:tcPr>
          <w:p w:rsidR="00F72F93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Conditional changed to Optional in gener</w:t>
            </w:r>
            <w:r w:rsidR="00B81D22">
              <w:rPr>
                <w:rFonts w:ascii="Verdana" w:hAnsi="Verdana" w:cs="Arial"/>
                <w:bCs/>
                <w:kern w:val="32"/>
                <w:lang w:val="en-GB"/>
              </w:rPr>
              <w:t>a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l</w:t>
            </w:r>
          </w:p>
          <w:p w:rsidR="00F72F93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2.15 og 2.40 comments cancelled see rule 1 in rule appendix</w:t>
            </w:r>
          </w:p>
          <w:p w:rsidR="00F72F93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F11C44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F72F93" w:rsidRPr="00D52A1D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 w:rsidRPr="00E50DBD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F72F93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F11C44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F11C44">
              <w:rPr>
                <w:rFonts w:ascii="Verdana" w:hAnsi="Verdana" w:cs="Arial"/>
                <w:bCs/>
                <w:kern w:val="32"/>
                <w:lang w:val="en-GB"/>
              </w:rPr>
              <w:t>for 90 days”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 xml:space="preserve"> changed to </w:t>
            </w:r>
            <w:r w:rsidR="00F11C44">
              <w:rPr>
                <w:rFonts w:ascii="Verdana" w:hAnsi="Verdana" w:cs="Arial"/>
                <w:bCs/>
                <w:kern w:val="32"/>
                <w:lang w:val="en-GB"/>
              </w:rPr>
              <w:t>“S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enders account statement</w:t>
            </w:r>
            <w:r w:rsidR="00F11C44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F72F93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2.37 Changed from Optional to Required</w:t>
            </w:r>
          </w:p>
          <w:p w:rsidR="00F72F93" w:rsidRDefault="00F72F93" w:rsidP="00F72F93">
            <w:pPr>
              <w:keepNext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  <w:p w:rsidR="00F72F93" w:rsidRDefault="00F72F93" w:rsidP="00D233B1">
            <w:pPr>
              <w:spacing w:after="0" w:line="240" w:lineRule="auto"/>
              <w:rPr>
                <w:rFonts w:ascii="Verdana" w:hAnsi="Verdana"/>
                <w:lang w:val="en-GB"/>
              </w:rPr>
            </w:pPr>
          </w:p>
        </w:tc>
      </w:tr>
    </w:tbl>
    <w:p w:rsidR="003F56F2" w:rsidRPr="00E542E7" w:rsidRDefault="003F56F2" w:rsidP="003F56F2">
      <w:pPr>
        <w:rPr>
          <w:rFonts w:ascii="Verdana" w:hAnsi="Verdana"/>
          <w:lang w:val="en-GB"/>
        </w:rPr>
      </w:pPr>
    </w:p>
    <w:p w:rsidR="00425A5E" w:rsidRDefault="00425A5E" w:rsidP="00425A5E">
      <w:pPr>
        <w:rPr>
          <w:rFonts w:ascii="Verdana" w:hAnsi="Verdana" w:cs="Arial"/>
          <w:sz w:val="16"/>
          <w:szCs w:val="16"/>
          <w:lang w:val="en-GB"/>
        </w:rPr>
      </w:pPr>
    </w:p>
    <w:p w:rsidR="003F56F2" w:rsidRDefault="003F56F2" w:rsidP="00425A5E">
      <w:pPr>
        <w:rPr>
          <w:rFonts w:ascii="Verdana" w:hAnsi="Verdana" w:cs="Arial"/>
          <w:sz w:val="16"/>
          <w:szCs w:val="16"/>
          <w:lang w:val="en-GB"/>
        </w:rPr>
      </w:pPr>
    </w:p>
    <w:p w:rsidR="003F56F2" w:rsidRDefault="003F56F2" w:rsidP="00425A5E">
      <w:pPr>
        <w:rPr>
          <w:rFonts w:ascii="Verdana" w:hAnsi="Verdana" w:cs="Arial"/>
          <w:sz w:val="16"/>
          <w:szCs w:val="16"/>
          <w:lang w:val="en-GB"/>
        </w:rPr>
      </w:pPr>
    </w:p>
    <w:p w:rsidR="00425A5E" w:rsidRPr="005A4F44" w:rsidRDefault="00425A5E" w:rsidP="00425A5E">
      <w:pPr>
        <w:pStyle w:val="Heading1"/>
        <w:rPr>
          <w:rFonts w:ascii="Verdana" w:hAnsi="Verdana"/>
          <w:szCs w:val="28"/>
          <w:lang w:val="en-GB"/>
        </w:rPr>
      </w:pPr>
      <w:r>
        <w:rPr>
          <w:rFonts w:ascii="Verdana" w:hAnsi="Verdana"/>
          <w:szCs w:val="28"/>
          <w:lang w:val="en-GB"/>
        </w:rPr>
        <w:t>E</w:t>
      </w:r>
      <w:r w:rsidRPr="005A4F44">
        <w:rPr>
          <w:rFonts w:ascii="Verdana" w:hAnsi="Verdana"/>
          <w:szCs w:val="28"/>
          <w:lang w:val="en-GB"/>
        </w:rPr>
        <w:t xml:space="preserve">xplanation on format usage </w:t>
      </w:r>
    </w:p>
    <w:p w:rsidR="00425A5E" w:rsidRDefault="00425A5E" w:rsidP="00425A5E">
      <w:pPr>
        <w:rPr>
          <w:rFonts w:ascii="Verdana" w:hAnsi="Verdana" w:cs="Arial"/>
          <w:sz w:val="20"/>
          <w:szCs w:val="20"/>
          <w:lang w:val="en-GB"/>
        </w:rPr>
      </w:pPr>
    </w:p>
    <w:p w:rsidR="00425A5E" w:rsidRPr="005A4F44" w:rsidRDefault="00425A5E" w:rsidP="00425A5E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425A5E" w:rsidRPr="005A4F44" w:rsidTr="00D233B1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425A5E" w:rsidRPr="005A4F44" w:rsidRDefault="00425A5E" w:rsidP="00D233B1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425A5E" w:rsidRPr="005A4F44" w:rsidRDefault="00425A5E" w:rsidP="00D233B1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425A5E" w:rsidRPr="00A41FE7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  ex.: “R1” means Rule number 1</w:t>
            </w:r>
          </w:p>
        </w:tc>
      </w:tr>
      <w:tr w:rsidR="00425A5E" w:rsidRPr="005A4F44" w:rsidTr="00D233B1">
        <w:tc>
          <w:tcPr>
            <w:tcW w:w="2518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425A5E" w:rsidRPr="005A4F44" w:rsidTr="00D233B1">
        <w:tc>
          <w:tcPr>
            <w:tcW w:w="2518" w:type="dxa"/>
            <w:shd w:val="clear" w:color="auto" w:fill="92CDDC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425A5E" w:rsidRPr="005A4F44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425A5E" w:rsidRPr="005A4F44" w:rsidTr="00D233B1">
        <w:tc>
          <w:tcPr>
            <w:tcW w:w="2518" w:type="dxa"/>
            <w:shd w:val="clear" w:color="auto" w:fill="B6DDE8"/>
          </w:tcPr>
          <w:p w:rsidR="00425A5E" w:rsidRPr="00A7053D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425A5E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425A5E" w:rsidRPr="005A4F44" w:rsidTr="00D233B1">
        <w:tc>
          <w:tcPr>
            <w:tcW w:w="2518" w:type="dxa"/>
            <w:shd w:val="clear" w:color="auto" w:fill="B6DDE8"/>
          </w:tcPr>
          <w:p w:rsidR="00425A5E" w:rsidRPr="00A7053D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425A5E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425A5E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If data in both structured data and adresslines, then structured data will be chosen.</w:t>
            </w:r>
          </w:p>
          <w:p w:rsidR="00425A5E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425A5E" w:rsidRDefault="00425A5E" w:rsidP="00D233B1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9F2410" w:rsidRPr="00425A5E" w:rsidRDefault="009F2410" w:rsidP="009F2410">
      <w:pPr>
        <w:rPr>
          <w:rFonts w:ascii="Verdana" w:hAnsi="Verdana" w:cs="Arial"/>
          <w:sz w:val="16"/>
          <w:szCs w:val="16"/>
          <w:lang w:val="en-US"/>
        </w:rPr>
      </w:pPr>
    </w:p>
    <w:p w:rsid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p w:rsidR="00244821" w:rsidRPr="00244821" w:rsidRDefault="00244821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969"/>
        <w:gridCol w:w="1701"/>
        <w:gridCol w:w="709"/>
        <w:gridCol w:w="1843"/>
        <w:gridCol w:w="1701"/>
        <w:gridCol w:w="2835"/>
        <w:gridCol w:w="2268"/>
      </w:tblGrid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lastRenderedPageBreak/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9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ormat</w:t>
            </w:r>
            <w:r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9F2410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YYYY-MM-DDThh:mm:ss.sss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F56F2" w:rsidRPr="003F56F2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0D3816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Default="003F56F2" w:rsidP="003F56F2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3F56F2" w:rsidRPr="00760316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3F56F2" w:rsidRPr="00574806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3F56F2" w:rsidRDefault="003F56F2" w:rsidP="003F56F2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3F56F2">
            <w:pPr>
              <w:spacing w:after="0" w:line="240" w:lineRule="auto"/>
              <w:ind w:left="97" w:right="9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56F2" w:rsidRPr="003F56F2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Pr="00877EAD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3F56F2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3F56F2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3F56F2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F56F2" w:rsidRPr="001161B0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9F2410" w:rsidRPr="003F56F2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9F2410" w:rsidRPr="003F56F2" w:rsidTr="003F56F2">
        <w:tc>
          <w:tcPr>
            <w:tcW w:w="815" w:type="dxa"/>
            <w:shd w:val="clear" w:color="auto" w:fill="DAEEF3"/>
          </w:tcPr>
          <w:p w:rsidR="009F2410" w:rsidRPr="003F56F2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</w:tcPr>
          <w:p w:rsidR="003F56F2" w:rsidRDefault="003F56F2" w:rsidP="003F56F2">
            <w:pPr>
              <w:spacing w:after="0" w:line="240" w:lineRule="auto"/>
              <w:ind w:left="97" w:right="32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3F56F2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="003F56F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FA4266" w:rsidRPr="003F56F2" w:rsidRDefault="00FA4266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FA4266" w:rsidRPr="003F56F2" w:rsidRDefault="00FA4266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9F2410" w:rsidRDefault="00FA4266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  </w:t>
            </w:r>
            <w:r w:rsidRPr="00FA4266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="009F2410" w:rsidRPr="00FA4266">
              <w:rPr>
                <w:rFonts w:ascii="Verdana" w:hAnsi="Verdana" w:cs="Arial"/>
                <w:b/>
                <w:sz w:val="16"/>
                <w:szCs w:val="16"/>
              </w:rPr>
              <w:t>TRF</w:t>
            </w:r>
            <w:r w:rsidRPr="00FA4266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="009F2410" w:rsidRPr="00FA4266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</w:p>
          <w:p w:rsidR="003F56F2" w:rsidRDefault="003F56F2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56F2" w:rsidRPr="002568DE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2.27 is not allowed.</w:t>
            </w:r>
          </w:p>
          <w:p w:rsidR="003F56F2" w:rsidRDefault="003F56F2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56F2" w:rsidRDefault="003F56F2" w:rsidP="003F56F2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3F56F2" w:rsidRDefault="003F56F2" w:rsidP="003F56F2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3F56F2" w:rsidRDefault="003F56F2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56F2" w:rsidRDefault="003F56F2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56F2" w:rsidRDefault="003F56F2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  <w:p w:rsidR="003F56F2" w:rsidRPr="003F56F2" w:rsidRDefault="003F56F2" w:rsidP="00FA426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3F56F2" w:rsidRPr="00C725CA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737F6D" w:rsidRDefault="00737F6D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737F6D" w:rsidRPr="00244821" w:rsidRDefault="00737F6D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56F2" w:rsidRPr="00244821" w:rsidRDefault="000D3816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Pr="00143547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Default  </w:t>
            </w:r>
          </w:p>
          <w:p w:rsidR="003F56F2" w:rsidRPr="00143547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3F56F2" w:rsidRPr="00143547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56F2" w:rsidRDefault="003F56F2" w:rsidP="003F56F2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3F56F2" w:rsidRPr="00143547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5464A" w:rsidRDefault="00F5464A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34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3F56F2" w:rsidRPr="003F56F2" w:rsidRDefault="003F56F2" w:rsidP="003F56F2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3F56F2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NUR</w:t>
            </w:r>
            <w:r w:rsidRPr="003F56F2">
              <w:rPr>
                <w:rFonts w:ascii="Verdana" w:hAnsi="Verdana" w:cs="Arial"/>
                <w:b/>
                <w:sz w:val="16"/>
                <w:szCs w:val="16"/>
                <w:lang w:val="en-US"/>
              </w:rPr>
              <w:t>G</w:t>
            </w:r>
            <w:r w:rsidRPr="003F56F2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3F56F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(Non urgent payment)</w:t>
            </w:r>
          </w:p>
          <w:p w:rsidR="003F56F2" w:rsidRP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</w:p>
          <w:p w:rsidR="003F56F2" w:rsidRDefault="003F56F2" w:rsidP="003F56F2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3F56F2" w:rsidRP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F5464A" w:rsidRDefault="00F5464A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</w:tcPr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3F56F2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FA4266" w:rsidRDefault="00FA4266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3F56F2" w:rsidRDefault="003F56F2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3F56F2" w:rsidRDefault="003F56F2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A4266" w:rsidRDefault="00FA4266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Standard Transfer</w:t>
            </w:r>
          </w:p>
          <w:p w:rsidR="00FA4266" w:rsidRDefault="00FA4266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FA4266" w:rsidRPr="00FA4266" w:rsidRDefault="00FA4266" w:rsidP="00DE28B6">
            <w:pPr>
              <w:spacing w:after="0" w:line="240" w:lineRule="auto"/>
              <w:ind w:left="95" w:right="58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</w:t>
            </w:r>
            <w:r w:rsidRPr="00FA426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“O</w:t>
            </w:r>
            <w:r w:rsidRPr="00FA4266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NC</w:t>
            </w:r>
            <w:r w:rsidRPr="00FA426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L”</w:t>
            </w:r>
          </w:p>
          <w:p w:rsidR="00FA4266" w:rsidRPr="00FA4266" w:rsidRDefault="00FA4266" w:rsidP="00DE28B6">
            <w:pPr>
              <w:spacing w:after="0" w:line="240" w:lineRule="auto"/>
              <w:ind w:left="95" w:right="58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FA4266" w:rsidRDefault="00FA4266" w:rsidP="00DE28B6">
            <w:pPr>
              <w:spacing w:after="0" w:line="240" w:lineRule="auto"/>
              <w:ind w:left="95" w:right="5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F5464A" w:rsidRDefault="00F5464A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Pr="00244821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Pr="00244821" w:rsidRDefault="003F56F2" w:rsidP="000E5EB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E5EB2" w:rsidRPr="00FA4266" w:rsidRDefault="00FA4266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FA426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</w:t>
            </w:r>
            <w:r w:rsidR="000E5EB2" w:rsidRPr="00FA426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SALA</w:t>
            </w:r>
            <w:r w:rsidRPr="00FA426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9F2410" w:rsidRPr="00244821" w:rsidRDefault="000E5EB2" w:rsidP="000E5EB2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9A7B53">
              <w:rPr>
                <w:sz w:val="16"/>
                <w:szCs w:val="16"/>
                <w:lang w:val="en-US"/>
              </w:rPr>
              <w:t>.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3F56F2" w:rsidRPr="00A22653" w:rsidRDefault="003F56F2" w:rsidP="003F56F2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3F56F2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3F56F2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0D3816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3F56F2" w:rsidRPr="00244821" w:rsidRDefault="003F56F2" w:rsidP="003F56F2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3F56F2" w:rsidRPr="00244821" w:rsidRDefault="000D3816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3F56F2" w:rsidRPr="00244821" w:rsidTr="00D56DE5">
        <w:tc>
          <w:tcPr>
            <w:tcW w:w="815" w:type="dxa"/>
            <w:shd w:val="clear" w:color="auto" w:fill="DAEEF3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3F56F2" w:rsidRPr="00244821" w:rsidRDefault="003F56F2" w:rsidP="003F56F2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3F56F2" w:rsidRPr="00244821" w:rsidRDefault="000D3816" w:rsidP="003F56F2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3F56F2" w:rsidRPr="00244821" w:rsidRDefault="003F56F2" w:rsidP="003F56F2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3F56F2" w:rsidRPr="00244821" w:rsidRDefault="003F56F2" w:rsidP="003F56F2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3F56F2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3F56F2" w:rsidRPr="00244821" w:rsidRDefault="003F56F2" w:rsidP="003F56F2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0D3816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076D21" w:rsidRDefault="00076D21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076D21" w:rsidRPr="00244821" w:rsidRDefault="00076D21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672FA6" w:rsidTr="00D56DE5">
        <w:tc>
          <w:tcPr>
            <w:tcW w:w="815" w:type="dxa"/>
            <w:shd w:val="clear" w:color="auto" w:fill="auto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A67BF6" w:rsidRPr="00244821" w:rsidRDefault="00076D21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A67BF6" w:rsidRPr="00244821" w:rsidRDefault="00A67BF6" w:rsidP="00A67BF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DA1C26" w:rsidRDefault="00DA1C26" w:rsidP="00DA1C2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Pr="00D52A1D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A67BF6" w:rsidRPr="00672FA6" w:rsidRDefault="00D77C9D" w:rsidP="00DA1C2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DA1C26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A67BF6" w:rsidRPr="00244821" w:rsidTr="00D56DE5">
        <w:tc>
          <w:tcPr>
            <w:tcW w:w="815" w:type="dxa"/>
            <w:shd w:val="clear" w:color="auto" w:fill="auto"/>
          </w:tcPr>
          <w:p w:rsidR="00A67BF6" w:rsidRPr="00672FA6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672FA6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  <w:shd w:val="clear" w:color="auto" w:fill="auto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  <w:shd w:val="clear" w:color="auto" w:fill="auto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    ”BBAN”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0D3816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67BF6" w:rsidRDefault="00A67BF6" w:rsidP="00A67BF6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A67BF6" w:rsidP="00A67BF6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076D21" w:rsidP="00DE28B6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="00DA1C2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67BF6" w:rsidRPr="00244821" w:rsidTr="00D56DE5">
        <w:tc>
          <w:tcPr>
            <w:tcW w:w="815" w:type="dxa"/>
            <w:shd w:val="clear" w:color="auto" w:fill="DAEEF3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A67BF6" w:rsidRPr="00244821" w:rsidRDefault="000D3816" w:rsidP="00A67BF6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A67BF6" w:rsidRDefault="00A67BF6" w:rsidP="00A67BF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A67BF6" w:rsidRPr="00244821" w:rsidRDefault="00A67BF6" w:rsidP="00F5464A">
            <w:pPr>
              <w:pStyle w:val="Default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</w:tc>
      </w:tr>
      <w:tr w:rsidR="00A67BF6" w:rsidRPr="00244821" w:rsidTr="00D56DE5">
        <w:tc>
          <w:tcPr>
            <w:tcW w:w="815" w:type="dxa"/>
            <w:shd w:val="clear" w:color="auto" w:fill="DAEEF3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A67BF6" w:rsidRPr="00244821" w:rsidRDefault="00A67BF6" w:rsidP="00A67BF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A67BF6" w:rsidRPr="00244821" w:rsidRDefault="000D3816" w:rsidP="00A67BF6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A67BF6" w:rsidRPr="00244821" w:rsidTr="00D56DE5">
        <w:tc>
          <w:tcPr>
            <w:tcW w:w="815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67BF6" w:rsidRPr="00244821" w:rsidRDefault="000D3816" w:rsidP="00A67BF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A67BF6" w:rsidRPr="00244821" w:rsidRDefault="00A67BF6" w:rsidP="00A67BF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A67BF6" w:rsidRPr="00244821" w:rsidRDefault="00A67BF6" w:rsidP="00A67BF6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67BF6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67BF6" w:rsidRPr="00244821" w:rsidRDefault="00A67BF6" w:rsidP="00A67BF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ab/>
            </w: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F5464A" w:rsidRDefault="00F5464A" w:rsidP="00DE28B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0D381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1A6688" w:rsidRPr="001A6688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A6688"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56DE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E54F8A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9F2410" w:rsidRPr="00244821" w:rsidRDefault="009F2410" w:rsidP="00DE28B6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D56DE5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9F2410" w:rsidRPr="00244821" w:rsidRDefault="009F2410" w:rsidP="00DE28B6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Default="001A6688" w:rsidP="001A6688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076D21" w:rsidRPr="00244821" w:rsidRDefault="000D3816" w:rsidP="00076D21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1A6688" w:rsidRPr="00244821" w:rsidRDefault="001A6688" w:rsidP="001A6688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1A6688" w:rsidRPr="00244821" w:rsidRDefault="001A6688" w:rsidP="001A6688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DA1C26" w:rsidRDefault="00DA1C26" w:rsidP="00DA1C2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1A6688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1A6688" w:rsidRPr="00244821" w:rsidRDefault="001A6688" w:rsidP="001A6688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</w:tc>
        <w:tc>
          <w:tcPr>
            <w:tcW w:w="2268" w:type="dxa"/>
          </w:tcPr>
          <w:p w:rsidR="001A6688" w:rsidRPr="001A6688" w:rsidRDefault="001A6688" w:rsidP="001A6688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1A6688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Unique for 90 days</w:t>
            </w:r>
          </w:p>
          <w:p w:rsidR="001A6688" w:rsidRPr="00DE76DE" w:rsidRDefault="001A6688" w:rsidP="001A6688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A22653" w:rsidRDefault="001A6688" w:rsidP="001A6688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1A6688" w:rsidRPr="000C7EC0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D411D3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1A6688" w:rsidRPr="000C7EC0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D411D3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0C7EC0" w:rsidRPr="00384C1C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384C1C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>Standard: NUR</w:t>
            </w:r>
            <w:r w:rsidRPr="00244821">
              <w:rPr>
                <w:rFonts w:ascii="Verdana" w:hAnsi="Verdana" w:cs="Arial"/>
                <w:sz w:val="16"/>
                <w:szCs w:val="16"/>
                <w:lang w:val="de-DE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 xml:space="preserve"> </w:t>
            </w:r>
          </w:p>
          <w:p w:rsidR="000C7EC0" w:rsidRDefault="000C7EC0" w:rsidP="000C7EC0">
            <w:pPr>
              <w:spacing w:after="0" w:line="200" w:lineRule="exac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Data accepted and ignored</w:t>
            </w: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Default="001A6688" w:rsidP="001A6688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DA1C2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0C7EC0" w:rsidRPr="00D411D3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0C7EC0" w:rsidRDefault="000C7EC0" w:rsidP="000C7EC0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0C7EC0" w:rsidRDefault="000C7EC0" w:rsidP="000C7EC0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0C7EC0" w:rsidRPr="008624C6" w:rsidRDefault="000C7EC0" w:rsidP="000C7EC0">
            <w:pPr>
              <w:spacing w:before="1" w:after="0" w:line="240" w:lineRule="auto"/>
              <w:ind w:left="95" w:right="651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</w:t>
            </w:r>
            <w:r w:rsidRPr="008624C6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NC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L </w:t>
            </w:r>
          </w:p>
          <w:p w:rsidR="000C7EC0" w:rsidRDefault="000C7EC0" w:rsidP="000C7EC0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-d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</w:p>
          <w:p w:rsidR="001A6688" w:rsidRPr="00244821" w:rsidRDefault="001A6688" w:rsidP="000C7EC0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F5464A" w:rsidRDefault="00F5464A" w:rsidP="001A6688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1A6688" w:rsidRPr="00244821" w:rsidRDefault="001A6688" w:rsidP="001A6688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D411D3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C7EC0" w:rsidRPr="00384C1C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84C1C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  <w:p w:rsidR="000C7EC0" w:rsidRPr="00DD1FE7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      “</w:t>
            </w: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SALA</w:t>
            </w:r>
            <w:r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”</w:t>
            </w:r>
          </w:p>
          <w:p w:rsidR="000C7EC0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(Salary payment)</w:t>
            </w: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  <w:shd w:val="clear" w:color="auto" w:fill="DAEEF3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0C7EC0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076D21" w:rsidRPr="00244821" w:rsidRDefault="00076D21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0C7EC0" w:rsidRPr="00244821" w:rsidRDefault="000C7EC0" w:rsidP="000C7EC0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5C1D22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0C7EC0" w:rsidRPr="005C1D22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0C7EC0" w:rsidRPr="005C1D22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076D21" w:rsidRPr="00244821" w:rsidRDefault="00076D21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0C7EC0" w:rsidRPr="00244821" w:rsidRDefault="000C7EC0" w:rsidP="000C7EC0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0C7EC0" w:rsidRPr="00244821" w:rsidRDefault="000C7EC0" w:rsidP="000C7EC0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0C7EC0" w:rsidRPr="00D411D3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0C7EC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0C7EC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1A6688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0C7EC0" w:rsidRPr="00244821" w:rsidTr="00D56DE5">
        <w:tc>
          <w:tcPr>
            <w:tcW w:w="815" w:type="dxa"/>
            <w:shd w:val="clear" w:color="auto" w:fill="DAEEF3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  <w:tc>
          <w:tcPr>
            <w:tcW w:w="2268" w:type="dxa"/>
          </w:tcPr>
          <w:p w:rsidR="000C7EC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0C7EC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0C7EC0" w:rsidRPr="00D411D3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  <w:shd w:val="clear" w:color="auto" w:fill="DAEEF3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0C7EC0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464A" w:rsidRPr="00244821" w:rsidRDefault="00F5464A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0C7EC0" w:rsidRDefault="000C7EC0" w:rsidP="000C7EC0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0C7EC0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1A6688" w:rsidRPr="00244821" w:rsidRDefault="001A6688" w:rsidP="001A6688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DA1C2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Default="001A6688" w:rsidP="001A6688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1A6688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0C7EC0" w:rsidRPr="002568DE" w:rsidRDefault="000C7EC0" w:rsidP="000C7EC0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1A6688" w:rsidRDefault="001A6688" w:rsidP="001A6688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1A6688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F5464A" w:rsidRDefault="00F5464A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1A6688" w:rsidRDefault="001A6688" w:rsidP="001A6688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1A6688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1A6688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  <w:shd w:val="clear" w:color="auto" w:fill="DAEEF3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0C7EC0" w:rsidRDefault="000C7EC0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Default="000C7EC0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Default="000C7EC0" w:rsidP="000C7EC0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0C7EC0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0C7EC0" w:rsidRPr="00244821" w:rsidRDefault="000C7EC0" w:rsidP="000C7EC0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0C7EC0" w:rsidRPr="00244821" w:rsidRDefault="000D3816" w:rsidP="000C7EC0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  <w:shd w:val="clear" w:color="auto" w:fill="DAEEF3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C7EC0" w:rsidRPr="00244821" w:rsidTr="00D56DE5">
        <w:tc>
          <w:tcPr>
            <w:tcW w:w="815" w:type="dxa"/>
            <w:shd w:val="clear" w:color="auto" w:fill="DAEEF3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701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C7EC0" w:rsidRPr="00244821" w:rsidRDefault="000C7EC0" w:rsidP="000C7EC0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C7EC0" w:rsidRPr="00244821" w:rsidRDefault="000D3816" w:rsidP="000C7EC0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0C7EC0" w:rsidRPr="00244821" w:rsidRDefault="000C7EC0" w:rsidP="000C7EC0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0C7EC0" w:rsidRPr="00244821" w:rsidRDefault="000C7EC0" w:rsidP="000C7EC0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0C7EC0" w:rsidRPr="00244821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A6688" w:rsidRPr="00244821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A6688" w:rsidRDefault="001A6688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464A" w:rsidRPr="00244821" w:rsidRDefault="00F5464A" w:rsidP="001A6688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0C7EC0" w:rsidRDefault="000C7EC0" w:rsidP="000C7EC0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C7EC0" w:rsidRDefault="000C7EC0" w:rsidP="000C7EC0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0C7EC0" w:rsidRDefault="000C7EC0" w:rsidP="000C7EC0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0C7EC0" w:rsidRDefault="000C7EC0" w:rsidP="000C7EC0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A6688" w:rsidRDefault="001A6688" w:rsidP="001A6688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F5464A" w:rsidRPr="00244821" w:rsidRDefault="00F5464A" w:rsidP="001A6688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F5464A" w:rsidRDefault="00F5464A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76D21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1A6688" w:rsidRPr="00244821" w:rsidRDefault="001A6688" w:rsidP="001A6688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076D21" w:rsidRDefault="00076D21" w:rsidP="001A6688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A6688" w:rsidRPr="00244821" w:rsidRDefault="00076D21" w:rsidP="001A6688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0C7EC0" w:rsidP="000C7EC0">
            <w:pPr>
              <w:rPr>
                <w:rFonts w:ascii="Verdana" w:hAnsi="Verdana" w:cs="Arial"/>
                <w:sz w:val="16"/>
                <w:szCs w:val="16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count no.</w:t>
            </w: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076D21" w:rsidP="001A6688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0C7EC0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 xml:space="preserve">    ”</w:t>
            </w:r>
            <w:r w:rsidR="001A6688" w:rsidRPr="00244821">
              <w:rPr>
                <w:rFonts w:ascii="Verdana" w:hAnsi="Verdana" w:cs="Arial"/>
                <w:spacing w:val="-1"/>
                <w:sz w:val="16"/>
                <w:szCs w:val="16"/>
              </w:rPr>
              <w:t>BBAN</w:t>
            </w:r>
            <w:r>
              <w:rPr>
                <w:rFonts w:ascii="Verdana" w:hAnsi="Verdana" w:cs="Arial"/>
                <w:spacing w:val="-1"/>
                <w:sz w:val="16"/>
                <w:szCs w:val="16"/>
              </w:rPr>
              <w:t>”</w:t>
            </w:r>
          </w:p>
        </w:tc>
      </w:tr>
      <w:tr w:rsidR="001A6688" w:rsidRPr="00250292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76D21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</w:t>
            </w:r>
          </w:p>
          <w:p w:rsidR="001A6688" w:rsidRPr="00250292" w:rsidRDefault="001A6688" w:rsidP="001A6688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50292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076D21" w:rsidRPr="00244821" w:rsidRDefault="000D3816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1A6688" w:rsidRPr="00244821" w:rsidRDefault="001A6688" w:rsidP="001A6688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076D21" w:rsidRPr="00244821" w:rsidRDefault="00076D21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1A6688" w:rsidRPr="00244821" w:rsidRDefault="001A6688" w:rsidP="001A6688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076D21" w:rsidRPr="00244821" w:rsidRDefault="00076D21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1A6688" w:rsidRPr="00244821" w:rsidRDefault="001A6688" w:rsidP="001A6688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1A6688" w:rsidRPr="00244821" w:rsidRDefault="001A6688" w:rsidP="001A6688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0D381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4A45DE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9B0330" w:rsidRDefault="001A6688" w:rsidP="001A6688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:rsidR="001A6688" w:rsidRPr="009B0330" w:rsidRDefault="001A6688" w:rsidP="001A6688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PRIM </w:t>
            </w:r>
          </w:p>
          <w:p w:rsidR="001A6688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(PrimaryReference)</w:t>
            </w:r>
          </w:p>
          <w:p w:rsidR="001A6688" w:rsidRPr="009B0330" w:rsidRDefault="001A6688" w:rsidP="001A6688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CRED </w:t>
            </w:r>
          </w:p>
          <w:p w:rsidR="001A6688" w:rsidRPr="009B0330" w:rsidRDefault="001A6688" w:rsidP="001A6688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(Creditors Id of debtor)</w:t>
            </w:r>
          </w:p>
          <w:p w:rsidR="000C7EC0" w:rsidRPr="00C725CA" w:rsidRDefault="000C7EC0" w:rsidP="000C7EC0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/>
                <w:b/>
                <w:sz w:val="16"/>
                <w:szCs w:val="16"/>
                <w:lang w:val="en-US"/>
              </w:rPr>
              <w:t>EPNU</w:t>
            </w:r>
          </w:p>
          <w:p w:rsidR="000C7EC0" w:rsidRPr="009B0330" w:rsidRDefault="000C7EC0" w:rsidP="000C7EC0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(Employee number)</w:t>
            </w:r>
          </w:p>
          <w:p w:rsidR="001A6688" w:rsidRPr="004A45DE" w:rsidRDefault="001A6688" w:rsidP="001A6688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Default="000C7EC0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C7EC0">
              <w:rPr>
                <w:rFonts w:ascii="Verdana" w:hAnsi="Verdana" w:cs="Arial"/>
                <w:sz w:val="16"/>
                <w:szCs w:val="16"/>
                <w:lang w:val="en-US"/>
              </w:rPr>
              <w:t>Employee number</w:t>
            </w:r>
          </w:p>
          <w:p w:rsidR="000C7EC0" w:rsidRPr="000C7EC0" w:rsidRDefault="000C7EC0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Debitors Id of the Payment</w:t>
            </w: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1A6688" w:rsidRPr="00244821" w:rsidRDefault="001A6688" w:rsidP="001A6688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1A6688" w:rsidRPr="00244821" w:rsidTr="00D56DE5">
        <w:tc>
          <w:tcPr>
            <w:tcW w:w="815" w:type="dxa"/>
            <w:shd w:val="clear" w:color="auto" w:fill="DAEEF3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96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A6688" w:rsidRPr="00244821" w:rsidRDefault="000D3816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1A6688" w:rsidRPr="00244821" w:rsidRDefault="001A6688" w:rsidP="001A668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1A6688" w:rsidRPr="00244821" w:rsidRDefault="001A6688" w:rsidP="001A6688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A6688" w:rsidRPr="00244821" w:rsidRDefault="001A6688" w:rsidP="001A6688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8"/>
      <w:footerReference w:type="default" r:id="rId9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53B" w:rsidRDefault="00BA653B" w:rsidP="00280F4F">
      <w:pPr>
        <w:spacing w:after="0" w:line="240" w:lineRule="auto"/>
      </w:pPr>
      <w:r>
        <w:separator/>
      </w:r>
    </w:p>
  </w:endnote>
  <w:endnote w:type="continuationSeparator" w:id="0">
    <w:p w:rsidR="00BA653B" w:rsidRDefault="00BA653B" w:rsidP="00280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F4F" w:rsidRDefault="00280F4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6B89">
      <w:rPr>
        <w:noProof/>
      </w:rPr>
      <w:t>2</w:t>
    </w:r>
    <w:r>
      <w:fldChar w:fldCharType="end"/>
    </w:r>
  </w:p>
  <w:p w:rsidR="00280F4F" w:rsidRDefault="00280F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53B" w:rsidRDefault="00BA653B" w:rsidP="00280F4F">
      <w:pPr>
        <w:spacing w:after="0" w:line="240" w:lineRule="auto"/>
      </w:pPr>
      <w:r>
        <w:separator/>
      </w:r>
    </w:p>
  </w:footnote>
  <w:footnote w:type="continuationSeparator" w:id="0">
    <w:p w:rsidR="00BA653B" w:rsidRDefault="00BA653B" w:rsidP="00280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F4F" w:rsidRDefault="009E6B89">
    <w:pPr>
      <w:pStyle w:val="Header"/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156210</wp:posOffset>
          </wp:positionH>
          <wp:positionV relativeFrom="paragraph">
            <wp:posOffset>-240665</wp:posOffset>
          </wp:positionV>
          <wp:extent cx="1217295" cy="36576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03B53"/>
    <w:rsid w:val="00013C4D"/>
    <w:rsid w:val="00076D21"/>
    <w:rsid w:val="000C7EC0"/>
    <w:rsid w:val="000D3816"/>
    <w:rsid w:val="000E5EB2"/>
    <w:rsid w:val="001A6688"/>
    <w:rsid w:val="00244821"/>
    <w:rsid w:val="0024779D"/>
    <w:rsid w:val="00250292"/>
    <w:rsid w:val="00263EEA"/>
    <w:rsid w:val="00280F4F"/>
    <w:rsid w:val="00313B0B"/>
    <w:rsid w:val="003735AA"/>
    <w:rsid w:val="003F56F2"/>
    <w:rsid w:val="00425A5E"/>
    <w:rsid w:val="004A45DE"/>
    <w:rsid w:val="004B2132"/>
    <w:rsid w:val="005305DD"/>
    <w:rsid w:val="005D3B1E"/>
    <w:rsid w:val="00604844"/>
    <w:rsid w:val="00672FA6"/>
    <w:rsid w:val="006C7811"/>
    <w:rsid w:val="006D5957"/>
    <w:rsid w:val="00737088"/>
    <w:rsid w:val="00737F6D"/>
    <w:rsid w:val="007D0CB3"/>
    <w:rsid w:val="00822186"/>
    <w:rsid w:val="008A5848"/>
    <w:rsid w:val="009A482A"/>
    <w:rsid w:val="009E6B89"/>
    <w:rsid w:val="009F2410"/>
    <w:rsid w:val="00A67BF6"/>
    <w:rsid w:val="00AE42BA"/>
    <w:rsid w:val="00B17DDB"/>
    <w:rsid w:val="00B4026D"/>
    <w:rsid w:val="00B46A66"/>
    <w:rsid w:val="00B81D22"/>
    <w:rsid w:val="00BA653B"/>
    <w:rsid w:val="00C9016E"/>
    <w:rsid w:val="00CD393E"/>
    <w:rsid w:val="00D233B1"/>
    <w:rsid w:val="00D3459F"/>
    <w:rsid w:val="00D56DE5"/>
    <w:rsid w:val="00D77C9D"/>
    <w:rsid w:val="00DA1C26"/>
    <w:rsid w:val="00DE28B6"/>
    <w:rsid w:val="00E54F8A"/>
    <w:rsid w:val="00EB016E"/>
    <w:rsid w:val="00F03760"/>
    <w:rsid w:val="00F11C44"/>
    <w:rsid w:val="00F5464A"/>
    <w:rsid w:val="00F72F93"/>
    <w:rsid w:val="00FA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3310B598-260B-4F38-92DD-AC135301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semiHidden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customStyle="1" w:styleId="Default">
    <w:name w:val="Default"/>
    <w:rsid w:val="004A45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BF43B4-4CD9-43EC-A182-8121EE8B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4</Pages>
  <Words>3528</Words>
  <Characters>21526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25004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dcterms:created xsi:type="dcterms:W3CDTF">2021-01-27T13:54:00Z</dcterms:created>
  <dcterms:modified xsi:type="dcterms:W3CDTF">2021-01-27T13:54:00Z</dcterms:modified>
</cp:coreProperties>
</file>